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35C4B4E2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31DBA">
              <w:rPr>
                <w:rFonts w:ascii="Century Gothic" w:hAnsi="Century Gothic"/>
              </w:rPr>
              <w:t>Reading</w:t>
            </w:r>
            <w:r w:rsidR="00073076">
              <w:rPr>
                <w:rFonts w:ascii="Century Gothic" w:hAnsi="Century Gothic"/>
              </w:rPr>
              <w:t>-</w:t>
            </w:r>
            <w:r w:rsidR="00031DBA">
              <w:rPr>
                <w:rFonts w:ascii="Century Gothic" w:hAnsi="Century Gothic"/>
              </w:rPr>
              <w:t xml:space="preserve"> </w:t>
            </w:r>
            <w:r w:rsidR="004232A3">
              <w:rPr>
                <w:rFonts w:ascii="Century Gothic" w:hAnsi="Century Gothic"/>
              </w:rPr>
              <w:t xml:space="preserve">Services for </w:t>
            </w:r>
            <w:r w:rsidR="008E6FA0">
              <w:rPr>
                <w:rFonts w:ascii="Century Gothic" w:hAnsi="Century Gothic"/>
              </w:rPr>
              <w:t xml:space="preserve">the </w:t>
            </w:r>
            <w:r w:rsidR="004232A3">
              <w:rPr>
                <w:rFonts w:ascii="Century Gothic" w:hAnsi="Century Gothic"/>
              </w:rPr>
              <w:t>Seniors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362218C3" w:rsidR="00E86E76" w:rsidRDefault="004F4201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1CA9B8C5">
          <v:rect id="_x0000_i1025" style="width:468pt;height:3pt" o:hralign="center" o:hrstd="t" o:hrnoshade="t" o:hr="t" fillcolor="#af272f [3213]" stroked="f"/>
        </w:pict>
      </w:r>
    </w:p>
    <w:p w14:paraId="6E18F515" w14:textId="2432964F" w:rsidR="004C1F62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</w:t>
      </w:r>
      <w:r>
        <w:rPr>
          <w:rFonts w:ascii="Century Gothic" w:hAnsi="Century Gothic" w:cstheme="minorBidi"/>
          <w:lang w:val="en-CA"/>
        </w:rPr>
        <w:t>information</w:t>
      </w:r>
      <w:r w:rsidRPr="006D0984">
        <w:rPr>
          <w:rFonts w:ascii="Century Gothic" w:hAnsi="Century Gothic" w:cstheme="minorBidi"/>
          <w:lang w:val="en-CA"/>
        </w:rPr>
        <w:t xml:space="preserve"> </w:t>
      </w:r>
      <w:r>
        <w:rPr>
          <w:rFonts w:ascii="Century Gothic" w:hAnsi="Century Gothic" w:cstheme="minorBidi"/>
          <w:lang w:val="en-CA"/>
        </w:rPr>
        <w:t>below</w:t>
      </w:r>
      <w:r w:rsidRPr="006D0984">
        <w:rPr>
          <w:rFonts w:ascii="Century Gothic" w:hAnsi="Century Gothic" w:cstheme="minorBidi"/>
          <w:lang w:val="en-CA"/>
        </w:rPr>
        <w:t>.</w:t>
      </w:r>
      <w:r>
        <w:rPr>
          <w:rFonts w:ascii="Century Gothic" w:hAnsi="Century Gothic" w:cstheme="minorBidi"/>
          <w:lang w:val="en-CA"/>
        </w:rPr>
        <w:t xml:space="preserve"> Use your highlighter and highlight the information your instructor </w:t>
      </w:r>
      <w:r w:rsidR="00B35C1F">
        <w:rPr>
          <w:rFonts w:ascii="Century Gothic" w:hAnsi="Century Gothic" w:cstheme="minorBidi"/>
          <w:lang w:val="en-CA"/>
        </w:rPr>
        <w:t>reads</w:t>
      </w:r>
      <w:bookmarkStart w:id="1" w:name="_GoBack"/>
      <w:bookmarkEnd w:id="1"/>
      <w:r>
        <w:rPr>
          <w:rFonts w:ascii="Century Gothic" w:hAnsi="Century Gothic" w:cstheme="minorBidi"/>
          <w:lang w:val="en-CA"/>
        </w:rPr>
        <w:t>. Ask your instructor if you don’t understand any information.</w:t>
      </w:r>
    </w:p>
    <w:p w14:paraId="4E7F10A7" w14:textId="550A85E9" w:rsidR="004C1F62" w:rsidRPr="00211021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211021">
        <w:rPr>
          <w:rFonts w:ascii="Century Gothic" w:hAnsi="Century Gothic" w:cstheme="minorBidi"/>
          <w:lang w:val="en-CA"/>
        </w:rPr>
        <w:t>e.g.) Highligh</w:t>
      </w:r>
      <w:r>
        <w:rPr>
          <w:rFonts w:ascii="Century Gothic" w:hAnsi="Century Gothic" w:cstheme="minorBidi"/>
          <w:lang w:val="en-CA"/>
        </w:rPr>
        <w:t xml:space="preserve">t </w:t>
      </w:r>
      <w:r w:rsidR="004232A3">
        <w:rPr>
          <w:rFonts w:ascii="Century Gothic" w:hAnsi="Century Gothic" w:cstheme="minorBidi"/>
          <w:lang w:val="en-CA"/>
        </w:rPr>
        <w:t>the phone number</w:t>
      </w:r>
      <w:r>
        <w:rPr>
          <w:rFonts w:ascii="Century Gothic" w:hAnsi="Century Gothic" w:cstheme="minorBidi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4C1F62" w14:paraId="0DA1A0B6" w14:textId="77777777" w:rsidTr="004C1F62">
        <w:tc>
          <w:tcPr>
            <w:tcW w:w="10060" w:type="dxa"/>
          </w:tcPr>
          <w:p w14:paraId="11F9B2EC" w14:textId="67151A9E" w:rsidR="004232A3" w:rsidRPr="004232A3" w:rsidRDefault="004232A3" w:rsidP="004232A3">
            <w:pPr>
              <w:rPr>
                <w:rFonts w:ascii="Century Gothic" w:hAnsi="Century Gothic"/>
                <w:b/>
                <w:bCs/>
                <w:sz w:val="32"/>
                <w:szCs w:val="44"/>
              </w:rPr>
            </w:pPr>
            <w:bookmarkStart w:id="2" w:name="_Hlk28889977"/>
            <w:r w:rsidRPr="004232A3">
              <w:rPr>
                <w:rFonts w:ascii="Century Gothic" w:hAnsi="Century Gothic"/>
                <w:b/>
                <w:bCs/>
                <w:sz w:val="32"/>
                <w:szCs w:val="44"/>
              </w:rPr>
              <w:t xml:space="preserve">ABC </w:t>
            </w:r>
            <w:r w:rsidR="008E1F28">
              <w:rPr>
                <w:rFonts w:ascii="Century Gothic" w:hAnsi="Century Gothic"/>
                <w:b/>
                <w:bCs/>
                <w:sz w:val="32"/>
                <w:szCs w:val="44"/>
              </w:rPr>
              <w:t>Golden Services Centre</w:t>
            </w:r>
          </w:p>
          <w:bookmarkEnd w:id="2"/>
          <w:p w14:paraId="1DD341AB" w14:textId="77777777" w:rsidR="004232A3" w:rsidRDefault="004232A3" w:rsidP="004232A3">
            <w:pPr>
              <w:rPr>
                <w:rFonts w:ascii="Century Gothic" w:hAnsi="Century Gothic"/>
                <w:sz w:val="24"/>
                <w:szCs w:val="36"/>
              </w:rPr>
            </w:pPr>
            <w:r w:rsidRPr="004232A3">
              <w:rPr>
                <w:rFonts w:ascii="Century Gothic" w:hAnsi="Century Gothic"/>
                <w:sz w:val="24"/>
                <w:szCs w:val="36"/>
              </w:rPr>
              <w:t>All seniors aged 55 or above are welcome to join!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</w:r>
          </w:p>
          <w:p w14:paraId="71D4D4C0" w14:textId="01B08432" w:rsidR="004232A3" w:rsidRPr="004232A3" w:rsidRDefault="004232A3" w:rsidP="004232A3">
            <w:pPr>
              <w:rPr>
                <w:rFonts w:ascii="Century Gothic" w:hAnsi="Century Gothic"/>
                <w:sz w:val="24"/>
                <w:szCs w:val="36"/>
              </w:rPr>
            </w:pPr>
            <w:r w:rsidRPr="004232A3">
              <w:rPr>
                <w:rFonts w:ascii="Century Gothic" w:hAnsi="Century Gothic"/>
                <w:sz w:val="24"/>
                <w:szCs w:val="36"/>
              </w:rPr>
              <w:t xml:space="preserve">Activities </w:t>
            </w:r>
            <w:r w:rsidR="00EB6E9B">
              <w:rPr>
                <w:rFonts w:ascii="Century Gothic" w:hAnsi="Century Gothic"/>
                <w:sz w:val="24"/>
                <w:szCs w:val="36"/>
              </w:rPr>
              <w:t>are</w:t>
            </w:r>
            <w:r w:rsidRPr="004232A3">
              <w:rPr>
                <w:rFonts w:ascii="Century Gothic" w:hAnsi="Century Gothic"/>
                <w:sz w:val="24"/>
                <w:szCs w:val="36"/>
              </w:rPr>
              <w:t>:</w:t>
            </w:r>
          </w:p>
          <w:p w14:paraId="5A2EBC52" w14:textId="3451E69E" w:rsidR="004232A3" w:rsidRPr="004232A3" w:rsidRDefault="004232A3" w:rsidP="004232A3">
            <w:pPr>
              <w:rPr>
                <w:rFonts w:ascii="Century Gothic" w:hAnsi="Century Gothic"/>
                <w:sz w:val="24"/>
                <w:szCs w:val="36"/>
              </w:rPr>
            </w:pPr>
            <w:r w:rsidRPr="004232A3">
              <w:rPr>
                <w:rFonts w:ascii="Century Gothic" w:hAnsi="Century Gothic"/>
                <w:sz w:val="24"/>
                <w:szCs w:val="36"/>
              </w:rPr>
              <w:t>• Singing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 xml:space="preserve">• English </w:t>
            </w:r>
            <w:r>
              <w:rPr>
                <w:rFonts w:ascii="Century Gothic" w:hAnsi="Century Gothic"/>
                <w:sz w:val="24"/>
                <w:szCs w:val="36"/>
              </w:rPr>
              <w:t>c</w:t>
            </w:r>
            <w:r w:rsidRPr="004232A3">
              <w:rPr>
                <w:rFonts w:ascii="Century Gothic" w:hAnsi="Century Gothic"/>
                <w:sz w:val="24"/>
                <w:szCs w:val="36"/>
              </w:rPr>
              <w:t>onversation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 xml:space="preserve">• </w:t>
            </w:r>
            <w:r>
              <w:rPr>
                <w:rFonts w:ascii="Century Gothic" w:hAnsi="Century Gothic"/>
                <w:sz w:val="24"/>
                <w:szCs w:val="36"/>
              </w:rPr>
              <w:t>Cooking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 xml:space="preserve">• </w:t>
            </w:r>
            <w:r>
              <w:rPr>
                <w:rFonts w:ascii="Century Gothic" w:hAnsi="Century Gothic"/>
                <w:sz w:val="24"/>
                <w:szCs w:val="36"/>
              </w:rPr>
              <w:t>Chair yoga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• Games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 xml:space="preserve">• </w:t>
            </w:r>
            <w:r>
              <w:rPr>
                <w:rFonts w:ascii="Century Gothic" w:hAnsi="Century Gothic"/>
                <w:sz w:val="24"/>
                <w:szCs w:val="36"/>
              </w:rPr>
              <w:t>C</w:t>
            </w:r>
            <w:r w:rsidRPr="004232A3">
              <w:rPr>
                <w:rFonts w:ascii="Century Gothic" w:hAnsi="Century Gothic"/>
                <w:sz w:val="24"/>
                <w:szCs w:val="36"/>
              </w:rPr>
              <w:t>rafts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• Ping-pon</w:t>
            </w:r>
            <w:r>
              <w:rPr>
                <w:rFonts w:ascii="Century Gothic" w:hAnsi="Century Gothic"/>
                <w:sz w:val="24"/>
                <w:szCs w:val="36"/>
              </w:rPr>
              <w:t>g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</w:r>
          </w:p>
          <w:p w14:paraId="41A8F774" w14:textId="13810A95" w:rsidR="004232A3" w:rsidRPr="004232A3" w:rsidRDefault="004232A3" w:rsidP="004232A3">
            <w:pPr>
              <w:rPr>
                <w:rFonts w:ascii="Century Gothic" w:hAnsi="Century Gothic"/>
                <w:sz w:val="24"/>
                <w:szCs w:val="36"/>
              </w:rPr>
            </w:pPr>
            <w:r w:rsidRPr="004232A3">
              <w:rPr>
                <w:rFonts w:ascii="Century Gothic" w:hAnsi="Century Gothic"/>
                <w:sz w:val="24"/>
                <w:szCs w:val="36"/>
              </w:rPr>
              <w:t>Next Session</w:t>
            </w:r>
            <w:r w:rsidRPr="004232A3">
              <w:rPr>
                <w:rFonts w:ascii="Century Gothic" w:eastAsia="MS Mincho" w:hAnsi="Century Gothic" w:cs="MS Mincho"/>
                <w:sz w:val="24"/>
                <w:szCs w:val="36"/>
              </w:rPr>
              <w:t>：</w:t>
            </w:r>
            <w:r w:rsidR="008E1F28">
              <w:rPr>
                <w:rFonts w:ascii="Century Gothic" w:eastAsia="MS Mincho" w:hAnsi="Century Gothic" w:cs="MS Mincho" w:hint="eastAsia"/>
                <w:sz w:val="24"/>
                <w:szCs w:val="36"/>
              </w:rPr>
              <w:t>C</w:t>
            </w:r>
            <w:r w:rsidR="008E1F28">
              <w:rPr>
                <w:rFonts w:ascii="Century Gothic" w:eastAsia="MS Mincho" w:hAnsi="Century Gothic" w:cs="MS Mincho"/>
                <w:sz w:val="24"/>
                <w:szCs w:val="36"/>
              </w:rPr>
              <w:t>hair yoga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Date</w:t>
            </w:r>
            <w:r w:rsidRPr="004232A3">
              <w:rPr>
                <w:rFonts w:ascii="Century Gothic" w:eastAsia="MS Mincho" w:hAnsi="Century Gothic" w:cs="MS Mincho"/>
                <w:sz w:val="24"/>
                <w:szCs w:val="36"/>
              </w:rPr>
              <w:t>：</w:t>
            </w:r>
            <w:r>
              <w:rPr>
                <w:rFonts w:ascii="Century Gothic" w:eastAsia="MS Mincho" w:hAnsi="Century Gothic" w:hint="eastAsia"/>
                <w:sz w:val="24"/>
                <w:szCs w:val="36"/>
              </w:rPr>
              <w:t>M</w:t>
            </w:r>
            <w:r>
              <w:rPr>
                <w:rFonts w:ascii="Century Gothic" w:eastAsia="MS Mincho" w:hAnsi="Century Gothic"/>
                <w:sz w:val="24"/>
                <w:szCs w:val="36"/>
              </w:rPr>
              <w:t>arch 3, 2020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Time</w:t>
            </w:r>
            <w:r w:rsidRPr="004232A3">
              <w:rPr>
                <w:rFonts w:ascii="Century Gothic" w:eastAsia="MS Mincho" w:hAnsi="Century Gothic" w:cs="MS Mincho"/>
                <w:sz w:val="24"/>
                <w:szCs w:val="36"/>
              </w:rPr>
              <w:t>：</w:t>
            </w:r>
            <w:r w:rsidRPr="004232A3">
              <w:rPr>
                <w:rFonts w:ascii="Century Gothic" w:hAnsi="Century Gothic"/>
                <w:sz w:val="24"/>
                <w:szCs w:val="36"/>
              </w:rPr>
              <w:t> </w:t>
            </w:r>
            <w:r>
              <w:rPr>
                <w:rFonts w:ascii="Century Gothic" w:hAnsi="Century Gothic"/>
                <w:sz w:val="24"/>
                <w:szCs w:val="36"/>
              </w:rPr>
              <w:t>10 am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Place</w:t>
            </w:r>
            <w:r w:rsidRPr="004232A3">
              <w:rPr>
                <w:rFonts w:ascii="Century Gothic" w:eastAsia="MS Mincho" w:hAnsi="Century Gothic" w:cs="MS Mincho"/>
                <w:sz w:val="24"/>
                <w:szCs w:val="36"/>
              </w:rPr>
              <w:t>：</w:t>
            </w:r>
            <w:r w:rsidRPr="004232A3">
              <w:rPr>
                <w:rFonts w:ascii="Century Gothic" w:hAnsi="Century Gothic"/>
                <w:sz w:val="24"/>
                <w:szCs w:val="36"/>
              </w:rPr>
              <w:t xml:space="preserve"> </w:t>
            </w:r>
            <w:bookmarkStart w:id="3" w:name="_Hlk28889458"/>
            <w:r>
              <w:rPr>
                <w:rFonts w:ascii="Century Gothic" w:hAnsi="Century Gothic"/>
                <w:sz w:val="24"/>
                <w:szCs w:val="36"/>
              </w:rPr>
              <w:t xml:space="preserve">ABC </w:t>
            </w:r>
            <w:r w:rsidR="008E1F28">
              <w:rPr>
                <w:rFonts w:ascii="Century Gothic" w:hAnsi="Century Gothic"/>
                <w:sz w:val="24"/>
                <w:szCs w:val="36"/>
              </w:rPr>
              <w:t>Golden</w:t>
            </w:r>
            <w:r>
              <w:rPr>
                <w:rFonts w:ascii="Century Gothic" w:hAnsi="Century Gothic"/>
                <w:sz w:val="24"/>
                <w:szCs w:val="36"/>
              </w:rPr>
              <w:t xml:space="preserve"> </w:t>
            </w:r>
            <w:r w:rsidRPr="004232A3">
              <w:rPr>
                <w:rFonts w:ascii="Century Gothic" w:hAnsi="Century Gothic"/>
                <w:sz w:val="24"/>
                <w:szCs w:val="36"/>
              </w:rPr>
              <w:t>Services Centre</w:t>
            </w:r>
            <w:r w:rsidR="008E1F28">
              <w:rPr>
                <w:rFonts w:ascii="Century Gothic" w:hAnsi="Century Gothic"/>
                <w:sz w:val="24"/>
                <w:szCs w:val="36"/>
              </w:rPr>
              <w:t xml:space="preserve"> </w:t>
            </w:r>
            <w:bookmarkEnd w:id="3"/>
            <w:r w:rsidR="008E1F28">
              <w:rPr>
                <w:rFonts w:ascii="Century Gothic" w:hAnsi="Century Gothic"/>
                <w:sz w:val="24"/>
                <w:szCs w:val="36"/>
              </w:rPr>
              <w:t>(</w:t>
            </w:r>
            <w:bookmarkStart w:id="4" w:name="_Hlk28889042"/>
            <w:r w:rsidR="008E1F28">
              <w:rPr>
                <w:rFonts w:ascii="Century Gothic" w:hAnsi="Century Gothic"/>
                <w:sz w:val="24"/>
                <w:szCs w:val="36"/>
              </w:rPr>
              <w:t xml:space="preserve">13485 87 </w:t>
            </w:r>
            <w:bookmarkStart w:id="5" w:name="_Hlk28889545"/>
            <w:r w:rsidR="008E1F28" w:rsidRPr="00EB6E9B">
              <w:rPr>
                <w:rFonts w:ascii="Century Gothic" w:hAnsi="Century Gothic"/>
                <w:b/>
                <w:bCs/>
                <w:sz w:val="24"/>
                <w:szCs w:val="36"/>
              </w:rPr>
              <w:t>Ave.</w:t>
            </w:r>
            <w:bookmarkEnd w:id="4"/>
            <w:bookmarkEnd w:id="5"/>
            <w:r w:rsidR="00EB6E9B">
              <w:rPr>
                <w:rFonts w:ascii="Century Gothic" w:hAnsi="Century Gothic"/>
                <w:sz w:val="24"/>
                <w:szCs w:val="36"/>
              </w:rPr>
              <w:t xml:space="preserve"> Edmonton, Alberta</w:t>
            </w:r>
            <w:r w:rsidR="008E1F28">
              <w:rPr>
                <w:rFonts w:ascii="Century Gothic" w:hAnsi="Century Gothic"/>
                <w:sz w:val="24"/>
                <w:szCs w:val="36"/>
              </w:rPr>
              <w:t>)</w:t>
            </w:r>
            <w:r w:rsidRPr="004232A3">
              <w:rPr>
                <w:rFonts w:ascii="Century Gothic" w:hAnsi="Century Gothic"/>
                <w:sz w:val="24"/>
                <w:szCs w:val="36"/>
              </w:rPr>
              <w:br/>
              <w:t>Fee</w:t>
            </w:r>
            <w:r w:rsidRPr="004232A3">
              <w:rPr>
                <w:rFonts w:ascii="Century Gothic" w:eastAsia="MS Mincho" w:hAnsi="Century Gothic" w:cs="MS Mincho"/>
                <w:sz w:val="24"/>
                <w:szCs w:val="36"/>
              </w:rPr>
              <w:t>：</w:t>
            </w:r>
            <w:r w:rsidRPr="004232A3">
              <w:rPr>
                <w:rFonts w:ascii="Century Gothic" w:hAnsi="Century Gothic"/>
                <w:sz w:val="24"/>
                <w:szCs w:val="36"/>
              </w:rPr>
              <w:t xml:space="preserve"> F</w:t>
            </w:r>
            <w:r w:rsidR="006F6372">
              <w:rPr>
                <w:rFonts w:ascii="Century Gothic" w:hAnsi="Century Gothic"/>
                <w:sz w:val="24"/>
                <w:szCs w:val="36"/>
              </w:rPr>
              <w:t>ree</w:t>
            </w:r>
            <w:r w:rsidR="008E1F28">
              <w:rPr>
                <w:rFonts w:ascii="Century Gothic" w:hAnsi="Century Gothic"/>
                <w:sz w:val="24"/>
                <w:szCs w:val="36"/>
              </w:rPr>
              <w:t xml:space="preserve">. </w:t>
            </w:r>
            <w:r w:rsidRPr="004232A3">
              <w:rPr>
                <w:rFonts w:ascii="Century Gothic" w:hAnsi="Century Gothic"/>
                <w:sz w:val="24"/>
                <w:szCs w:val="36"/>
              </w:rPr>
              <w:t xml:space="preserve">Please call </w:t>
            </w:r>
            <w:bookmarkStart w:id="6" w:name="_Hlk28889486"/>
            <w:r w:rsidRPr="004232A3">
              <w:rPr>
                <w:rFonts w:ascii="Century Gothic" w:hAnsi="Century Gothic"/>
                <w:sz w:val="24"/>
                <w:szCs w:val="36"/>
              </w:rPr>
              <w:t>(</w:t>
            </w:r>
            <w:r w:rsidR="008E1F28">
              <w:rPr>
                <w:rFonts w:ascii="Century Gothic" w:hAnsi="Century Gothic"/>
                <w:sz w:val="24"/>
                <w:szCs w:val="36"/>
              </w:rPr>
              <w:t>587</w:t>
            </w:r>
            <w:r w:rsidRPr="004232A3">
              <w:rPr>
                <w:rFonts w:ascii="Century Gothic" w:hAnsi="Century Gothic"/>
                <w:sz w:val="24"/>
                <w:szCs w:val="36"/>
              </w:rPr>
              <w:t xml:space="preserve">) </w:t>
            </w:r>
            <w:r w:rsidR="008E1F28">
              <w:rPr>
                <w:rFonts w:ascii="Century Gothic" w:hAnsi="Century Gothic"/>
                <w:sz w:val="24"/>
                <w:szCs w:val="36"/>
              </w:rPr>
              <w:t>963</w:t>
            </w:r>
            <w:r w:rsidRPr="004232A3">
              <w:rPr>
                <w:rFonts w:ascii="Century Gothic" w:hAnsi="Century Gothic"/>
                <w:sz w:val="24"/>
                <w:szCs w:val="36"/>
              </w:rPr>
              <w:t>-</w:t>
            </w:r>
            <w:r w:rsidR="008E1F28">
              <w:rPr>
                <w:rFonts w:ascii="Century Gothic" w:hAnsi="Century Gothic"/>
                <w:sz w:val="24"/>
                <w:szCs w:val="36"/>
              </w:rPr>
              <w:t>8521</w:t>
            </w:r>
            <w:r w:rsidRPr="004232A3">
              <w:rPr>
                <w:rFonts w:ascii="Century Gothic" w:hAnsi="Century Gothic"/>
                <w:sz w:val="24"/>
                <w:szCs w:val="36"/>
              </w:rPr>
              <w:t xml:space="preserve"> </w:t>
            </w:r>
            <w:bookmarkEnd w:id="6"/>
            <w:r w:rsidRPr="004232A3">
              <w:rPr>
                <w:rFonts w:ascii="Century Gothic" w:hAnsi="Century Gothic"/>
                <w:sz w:val="24"/>
                <w:szCs w:val="36"/>
              </w:rPr>
              <w:t>for details and registration.</w:t>
            </w:r>
          </w:p>
          <w:p w14:paraId="5D9DE687" w14:textId="1BD7D23C" w:rsidR="004232A3" w:rsidRDefault="004232A3" w:rsidP="004232A3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</w:tc>
      </w:tr>
    </w:tbl>
    <w:p w14:paraId="0C9F2D87" w14:textId="77777777" w:rsidR="004C1F62" w:rsidRDefault="004C1F62" w:rsidP="004C1F62">
      <w:pPr>
        <w:rPr>
          <w:rFonts w:ascii="Century Gothic" w:eastAsia="Baskerville" w:hAnsi="Century Gothic" w:cstheme="minorBidi"/>
          <w:color w:val="000000"/>
        </w:rPr>
      </w:pPr>
    </w:p>
    <w:p w14:paraId="51A24B7D" w14:textId="77777777" w:rsidR="004C1F62" w:rsidRPr="006F136F" w:rsidRDefault="004C1F62" w:rsidP="006F136F">
      <w:pPr>
        <w:pStyle w:val="Body"/>
        <w:spacing w:line="360" w:lineRule="auto"/>
        <w:rPr>
          <w:rFonts w:ascii="Century Gothic" w:hAnsi="Century Gothic" w:cstheme="minorBidi"/>
          <w:lang w:val="en-CA"/>
        </w:rPr>
      </w:pPr>
      <w:r w:rsidRPr="006F136F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6F136F">
        <w:rPr>
          <w:rFonts w:ascii="Century Gothic" w:hAnsi="Century Gothic" w:cstheme="minorBidi"/>
          <w:lang w:val="en-CA"/>
        </w:rPr>
        <w:t>Read the information again. Answer the questions below.</w:t>
      </w:r>
    </w:p>
    <w:p w14:paraId="5A36E422" w14:textId="77777777" w:rsidR="004C1F62" w:rsidRPr="006F136F" w:rsidRDefault="004C1F62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>Q1. What is the information about?</w:t>
      </w:r>
    </w:p>
    <w:p w14:paraId="5AF71BE0" w14:textId="4A311FAF" w:rsidR="00F57351" w:rsidRDefault="008E1F28" w:rsidP="008E1F28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services</w:t>
      </w:r>
    </w:p>
    <w:p w14:paraId="6EEAD9B3" w14:textId="054A5A3E" w:rsidR="008E1F28" w:rsidRDefault="00EB6E9B" w:rsidP="008E1F28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address and phone number</w:t>
      </w:r>
    </w:p>
    <w:p w14:paraId="237CF4E6" w14:textId="557AC986" w:rsidR="00F57351" w:rsidRPr="008E1F28" w:rsidRDefault="00EB6E9B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chair yoga</w:t>
      </w:r>
    </w:p>
    <w:p w14:paraId="1B03CBD7" w14:textId="645B0107" w:rsidR="004C1F62" w:rsidRPr="006F136F" w:rsidRDefault="00F57351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Q2.  </w:t>
      </w:r>
      <w:r w:rsidR="003E061C" w:rsidRPr="006F136F">
        <w:rPr>
          <w:rFonts w:ascii="Century Gothic" w:eastAsia="Baskerville" w:hAnsi="Century Gothic" w:cstheme="minorBidi"/>
          <w:color w:val="000000"/>
          <w:sz w:val="24"/>
        </w:rPr>
        <w:t xml:space="preserve">How do you </w:t>
      </w:r>
      <w:r w:rsidR="008E1F28">
        <w:rPr>
          <w:rFonts w:ascii="Century Gothic" w:eastAsia="Baskerville" w:hAnsi="Century Gothic" w:cstheme="minorBidi"/>
          <w:color w:val="000000"/>
          <w:sz w:val="24"/>
        </w:rPr>
        <w:t>find more information</w:t>
      </w:r>
      <w:r w:rsidR="003E061C" w:rsidRPr="006F136F">
        <w:rPr>
          <w:rFonts w:ascii="Century Gothic" w:eastAsia="Baskerville" w:hAnsi="Century Gothic" w:cstheme="minorBidi"/>
          <w:color w:val="000000"/>
          <w:sz w:val="24"/>
        </w:rPr>
        <w:t>?</w:t>
      </w:r>
    </w:p>
    <w:p w14:paraId="33ACA9AA" w14:textId="02495164" w:rsidR="003E061C" w:rsidRDefault="008E1F28" w:rsidP="008E1F28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call 587-963-8521</w:t>
      </w:r>
    </w:p>
    <w:p w14:paraId="51C409EC" w14:textId="2302BF00" w:rsidR="008E1F28" w:rsidRDefault="008E1F28" w:rsidP="008E1F28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go to </w:t>
      </w:r>
      <w:r w:rsidRPr="008E1F28">
        <w:rPr>
          <w:rFonts w:ascii="Century Gothic" w:eastAsia="Baskerville" w:hAnsi="Century Gothic" w:cstheme="minorBidi"/>
          <w:color w:val="000000"/>
        </w:rPr>
        <w:t>13485 87 Ave.</w:t>
      </w:r>
    </w:p>
    <w:p w14:paraId="3B66357F" w14:textId="48016D82" w:rsidR="008E1F28" w:rsidRDefault="006F6372" w:rsidP="008E1F28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register</w:t>
      </w:r>
    </w:p>
    <w:p w14:paraId="2BB26254" w14:textId="6E77C639" w:rsidR="008E1F28" w:rsidRDefault="008E1F28" w:rsidP="008E1F28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36"/>
        </w:rPr>
      </w:pPr>
      <w:r w:rsidRPr="008E1F28">
        <w:rPr>
          <w:rFonts w:ascii="Century Gothic" w:eastAsia="Baskerville" w:hAnsi="Century Gothic" w:cstheme="minorBidi"/>
          <w:color w:val="000000"/>
          <w:sz w:val="24"/>
          <w:szCs w:val="36"/>
        </w:rPr>
        <w:lastRenderedPageBreak/>
        <w:t xml:space="preserve">Q3. </w:t>
      </w:r>
      <w:r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Who can </w:t>
      </w:r>
      <w:bookmarkStart w:id="7" w:name="_Hlk28889910"/>
      <w:r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join </w:t>
      </w:r>
      <w:bookmarkStart w:id="8" w:name="_Hlk28889385"/>
      <w:r>
        <w:rPr>
          <w:rFonts w:ascii="Century Gothic" w:eastAsia="Baskerville" w:hAnsi="Century Gothic" w:cstheme="minorBidi"/>
          <w:color w:val="000000"/>
          <w:sz w:val="24"/>
          <w:szCs w:val="36"/>
        </w:rPr>
        <w:t>ABC Golden Services Centre</w:t>
      </w:r>
      <w:bookmarkEnd w:id="8"/>
      <w:r>
        <w:rPr>
          <w:rFonts w:ascii="Century Gothic" w:eastAsia="Baskerville" w:hAnsi="Century Gothic" w:cstheme="minorBidi"/>
          <w:color w:val="000000"/>
          <w:sz w:val="24"/>
          <w:szCs w:val="36"/>
        </w:rPr>
        <w:t>?</w:t>
      </w:r>
      <w:bookmarkEnd w:id="7"/>
    </w:p>
    <w:p w14:paraId="03FC7E02" w14:textId="491A63BF" w:rsidR="008E1F28" w:rsidRDefault="00EB6E9B" w:rsidP="008E1F28">
      <w:pPr>
        <w:pStyle w:val="ListParagraph"/>
        <w:numPr>
          <w:ilvl w:val="0"/>
          <w:numId w:val="21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old men</w:t>
      </w:r>
    </w:p>
    <w:p w14:paraId="1E1E27EE" w14:textId="77777777" w:rsidR="006F6372" w:rsidRDefault="006F6372" w:rsidP="006F6372">
      <w:pPr>
        <w:pStyle w:val="ListParagraph"/>
        <w:numPr>
          <w:ilvl w:val="0"/>
          <w:numId w:val="21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old</w:t>
      </w:r>
      <w:r w:rsidR="00EB6E9B">
        <w:rPr>
          <w:rFonts w:ascii="Century Gothic" w:eastAsia="Baskerville" w:hAnsi="Century Gothic" w:cstheme="minorBidi"/>
          <w:color w:val="000000"/>
          <w:szCs w:val="36"/>
        </w:rPr>
        <w:t xml:space="preserve"> women</w:t>
      </w:r>
      <w:r w:rsidRPr="006F6372">
        <w:rPr>
          <w:rFonts w:ascii="Century Gothic" w:eastAsia="Baskerville" w:hAnsi="Century Gothic" w:cstheme="minorBidi"/>
          <w:color w:val="000000"/>
          <w:szCs w:val="36"/>
        </w:rPr>
        <w:t xml:space="preserve"> </w:t>
      </w:r>
    </w:p>
    <w:p w14:paraId="4FCD0CAF" w14:textId="750AA8CE" w:rsidR="003E061C" w:rsidRPr="006F6372" w:rsidRDefault="006F6372" w:rsidP="006F6372">
      <w:pPr>
        <w:pStyle w:val="ListParagraph"/>
        <w:numPr>
          <w:ilvl w:val="0"/>
          <w:numId w:val="21"/>
        </w:num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  <w:r>
        <w:rPr>
          <w:rFonts w:ascii="Century Gothic" w:eastAsia="Baskerville" w:hAnsi="Century Gothic" w:cstheme="minorBidi"/>
          <w:color w:val="000000"/>
          <w:szCs w:val="36"/>
        </w:rPr>
        <w:t>anyone older than 55 years old</w:t>
      </w:r>
    </w:p>
    <w:p w14:paraId="50620263" w14:textId="6BBB05D8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Q3. 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>How many activities do they offer</w:t>
      </w:r>
      <w:r w:rsidRPr="006F136F">
        <w:rPr>
          <w:rFonts w:ascii="Century Gothic" w:eastAsia="Baskerville" w:hAnsi="Century Gothic" w:cstheme="minorBidi"/>
          <w:color w:val="000000"/>
          <w:sz w:val="24"/>
        </w:rPr>
        <w:t>?</w:t>
      </w:r>
    </w:p>
    <w:p w14:paraId="1EF5C1C9" w14:textId="3DB19765" w:rsidR="003E061C" w:rsidRPr="006F136F" w:rsidRDefault="00EB6E9B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bookmarkStart w:id="9" w:name="_Hlk28774805"/>
      <w:r>
        <w:rPr>
          <w:rFonts w:ascii="Century Gothic" w:eastAsia="Baskerville" w:hAnsi="Century Gothic" w:cstheme="minorBidi"/>
          <w:color w:val="000000"/>
        </w:rPr>
        <w:t>5</w:t>
      </w:r>
    </w:p>
    <w:p w14:paraId="742CFBDF" w14:textId="33FDEB27" w:rsidR="003E061C" w:rsidRPr="006F136F" w:rsidRDefault="00EB6E9B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6</w:t>
      </w:r>
    </w:p>
    <w:p w14:paraId="72D979D9" w14:textId="18427F4C" w:rsidR="003E061C" w:rsidRPr="006F136F" w:rsidRDefault="00EB6E9B" w:rsidP="006F136F">
      <w:pPr>
        <w:pStyle w:val="ListParagraph"/>
        <w:numPr>
          <w:ilvl w:val="0"/>
          <w:numId w:val="12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7</w:t>
      </w:r>
    </w:p>
    <w:bookmarkEnd w:id="9"/>
    <w:p w14:paraId="6AC09B3D" w14:textId="1540C117" w:rsidR="003E061C" w:rsidRDefault="003E061C" w:rsidP="00EB6E9B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Q4. 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 xml:space="preserve">When is the next chair yoga class? Write the </w:t>
      </w:r>
      <w:r w:rsidR="00EB6E9B" w:rsidRPr="008E6FA0">
        <w:rPr>
          <w:rFonts w:ascii="Century Gothic" w:eastAsia="Baskerville" w:hAnsi="Century Gothic" w:cstheme="minorBidi"/>
          <w:color w:val="000000"/>
          <w:sz w:val="24"/>
          <w:u w:val="single"/>
        </w:rPr>
        <w:t>date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 xml:space="preserve"> and </w:t>
      </w:r>
      <w:r w:rsidR="00EB6E9B" w:rsidRPr="008E6FA0">
        <w:rPr>
          <w:rFonts w:ascii="Century Gothic" w:eastAsia="Baskerville" w:hAnsi="Century Gothic" w:cstheme="minorBidi"/>
          <w:color w:val="000000"/>
          <w:sz w:val="24"/>
          <w:u w:val="single"/>
        </w:rPr>
        <w:t>time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>.</w:t>
      </w:r>
    </w:p>
    <w:p w14:paraId="703C45E7" w14:textId="1F7C860D" w:rsidR="00EB6E9B" w:rsidRDefault="008E6FA0" w:rsidP="00EB6E9B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>
        <w:rPr>
          <w:rFonts w:ascii="Century Gothic" w:eastAsia="Baskerville" w:hAnsi="Century Gothic" w:cstheme="minorBidi"/>
          <w:color w:val="000000"/>
          <w:sz w:val="24"/>
        </w:rPr>
        <w:t>Date:</w:t>
      </w:r>
    </w:p>
    <w:p w14:paraId="072F66B6" w14:textId="4E56EA42" w:rsidR="008E6FA0" w:rsidRPr="00EB6E9B" w:rsidRDefault="008E6FA0" w:rsidP="00EB6E9B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>
        <w:rPr>
          <w:rFonts w:ascii="Century Gothic" w:eastAsia="Baskerville" w:hAnsi="Century Gothic" w:cstheme="minorBidi"/>
          <w:color w:val="000000"/>
          <w:sz w:val="24"/>
        </w:rPr>
        <w:t>Time:</w:t>
      </w:r>
    </w:p>
    <w:p w14:paraId="2F9B2F15" w14:textId="57631417" w:rsidR="006F136F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Q5. </w:t>
      </w:r>
      <w:r w:rsidR="006F136F" w:rsidRPr="006F136F">
        <w:rPr>
          <w:rFonts w:ascii="Century Gothic" w:eastAsia="Baskerville" w:hAnsi="Century Gothic" w:cstheme="minorBidi"/>
          <w:color w:val="000000"/>
          <w:sz w:val="24"/>
        </w:rPr>
        <w:t xml:space="preserve">What 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 xml:space="preserve">is true about </w:t>
      </w:r>
      <w:r w:rsidR="00EB6E9B" w:rsidRPr="00EB6E9B">
        <w:rPr>
          <w:rFonts w:ascii="Century Gothic" w:eastAsia="Baskerville" w:hAnsi="Century Gothic" w:cstheme="minorBidi"/>
          <w:color w:val="000000"/>
          <w:sz w:val="24"/>
        </w:rPr>
        <w:t>ABC Golden Services Centre</w:t>
      </w:r>
      <w:r w:rsidR="00EB6E9B">
        <w:rPr>
          <w:rFonts w:ascii="Century Gothic" w:eastAsia="Baskerville" w:hAnsi="Century Gothic" w:cstheme="minorBidi"/>
          <w:color w:val="000000"/>
          <w:sz w:val="24"/>
        </w:rPr>
        <w:t>?</w:t>
      </w:r>
    </w:p>
    <w:p w14:paraId="652066E6" w14:textId="2A6B7B78" w:rsidR="003E061C" w:rsidRPr="006F136F" w:rsidRDefault="006F136F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6F136F">
        <w:rPr>
          <w:rFonts w:ascii="Century Gothic" w:eastAsia="Baskerville" w:hAnsi="Century Gothic" w:cstheme="minorBidi"/>
          <w:color w:val="000000"/>
        </w:rPr>
        <w:t>It</w:t>
      </w:r>
      <w:r w:rsidR="00EB6E9B">
        <w:rPr>
          <w:rFonts w:ascii="Century Gothic" w:eastAsia="Baskerville" w:hAnsi="Century Gothic" w:cstheme="minorBidi"/>
          <w:color w:val="000000"/>
        </w:rPr>
        <w:t>’s in Calgary</w:t>
      </w:r>
    </w:p>
    <w:p w14:paraId="139F12C0" w14:textId="5B6F8B94" w:rsidR="006F136F" w:rsidRPr="006F136F" w:rsidRDefault="00EB6E9B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You can join the activities online</w:t>
      </w:r>
    </w:p>
    <w:p w14:paraId="1362CC12" w14:textId="11496A48" w:rsidR="006F136F" w:rsidRPr="006F136F" w:rsidRDefault="00EB6E9B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Their phone number is </w:t>
      </w:r>
      <w:r w:rsidRPr="00EB6E9B">
        <w:rPr>
          <w:rFonts w:ascii="Century Gothic" w:eastAsia="Baskerville" w:hAnsi="Century Gothic" w:cstheme="minorBidi"/>
          <w:color w:val="000000"/>
        </w:rPr>
        <w:t>(587) 963-8521</w:t>
      </w:r>
    </w:p>
    <w:p w14:paraId="44DABB31" w14:textId="6BDD55C7" w:rsidR="006F136F" w:rsidRDefault="006F136F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Q6. </w:t>
      </w:r>
      <w:r>
        <w:rPr>
          <w:rFonts w:ascii="Century Gothic" w:eastAsia="Baskerville" w:hAnsi="Century Gothic" w:cstheme="minorBidi"/>
          <w:color w:val="000000"/>
          <w:sz w:val="24"/>
        </w:rPr>
        <w:t xml:space="preserve">What does </w:t>
      </w:r>
      <w:r w:rsidR="00EB6E9B" w:rsidRPr="00EB6E9B">
        <w:rPr>
          <w:rFonts w:ascii="Century Gothic" w:eastAsia="Baskerville" w:hAnsi="Century Gothic" w:cstheme="minorBidi"/>
          <w:b/>
          <w:bCs/>
          <w:color w:val="000000"/>
          <w:sz w:val="24"/>
        </w:rPr>
        <w:t>Ave.</w:t>
      </w:r>
      <w:r>
        <w:rPr>
          <w:rFonts w:ascii="Century Gothic" w:eastAsia="Baskerville" w:hAnsi="Century Gothic" w:cstheme="minorBidi"/>
          <w:color w:val="000000"/>
          <w:sz w:val="24"/>
        </w:rPr>
        <w:t xml:space="preserve"> mean?</w:t>
      </w:r>
    </w:p>
    <w:p w14:paraId="75D8512B" w14:textId="0E326893" w:rsidR="00EB6E9B" w:rsidRDefault="00EB6E9B" w:rsidP="00EB6E9B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via</w:t>
      </w:r>
    </w:p>
    <w:p w14:paraId="107EE426" w14:textId="281C8911" w:rsidR="006F136F" w:rsidRDefault="00EB6E9B" w:rsidP="006F136F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available</w:t>
      </w:r>
    </w:p>
    <w:p w14:paraId="0076D1D2" w14:textId="15BA8393" w:rsidR="006F136F" w:rsidRDefault="00EB6E9B" w:rsidP="006F136F">
      <w:pPr>
        <w:pStyle w:val="ListParagraph"/>
        <w:numPr>
          <w:ilvl w:val="0"/>
          <w:numId w:val="17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avenue</w:t>
      </w:r>
    </w:p>
    <w:p w14:paraId="74D35801" w14:textId="732FB4BD" w:rsidR="0097331D" w:rsidRDefault="0097331D" w:rsidP="006F6372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36"/>
        </w:rPr>
      </w:pPr>
      <w:r w:rsidRPr="0097331D"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Q7. </w:t>
      </w:r>
      <w:r w:rsidR="006F6372">
        <w:rPr>
          <w:rFonts w:ascii="Century Gothic" w:eastAsia="Baskerville" w:hAnsi="Century Gothic" w:cstheme="minorBidi"/>
          <w:color w:val="000000"/>
          <w:sz w:val="24"/>
          <w:szCs w:val="36"/>
        </w:rPr>
        <w:t xml:space="preserve">How much do you need to pay to </w:t>
      </w:r>
      <w:r w:rsidR="006F6372" w:rsidRPr="006F6372">
        <w:rPr>
          <w:rFonts w:ascii="Century Gothic" w:eastAsia="Baskerville" w:hAnsi="Century Gothic" w:cstheme="minorBidi"/>
          <w:color w:val="000000"/>
          <w:sz w:val="24"/>
          <w:szCs w:val="36"/>
        </w:rPr>
        <w:t>join ABC Golden Services Centre?</w:t>
      </w:r>
    </w:p>
    <w:p w14:paraId="083599B8" w14:textId="7765D71D" w:rsidR="006F6372" w:rsidRDefault="006F6372" w:rsidP="006F6372">
      <w:p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</w:p>
    <w:p w14:paraId="18FA7E61" w14:textId="77777777" w:rsidR="008E6FA0" w:rsidRDefault="008E6FA0" w:rsidP="006F6372">
      <w:p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</w:p>
    <w:p w14:paraId="43A1252A" w14:textId="36E959DC" w:rsid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  <w:r w:rsidRPr="003E371B">
        <w:rPr>
          <w:rFonts w:ascii="Century Gothic" w:eastAsia="Baskerville" w:hAnsi="Century Gothic" w:cstheme="minorBidi"/>
          <w:color w:val="000000"/>
          <w:sz w:val="24"/>
          <w:szCs w:val="48"/>
        </w:rPr>
        <w:t xml:space="preserve">Q8. </w:t>
      </w:r>
      <w:r>
        <w:rPr>
          <w:rFonts w:ascii="Century Gothic" w:eastAsia="Baskerville" w:hAnsi="Century Gothic" w:cstheme="minorBidi"/>
          <w:color w:val="000000"/>
          <w:sz w:val="24"/>
          <w:szCs w:val="48"/>
        </w:rPr>
        <w:t xml:space="preserve">Do you think </w:t>
      </w:r>
      <w:r w:rsidR="006F6372" w:rsidRPr="006F6372">
        <w:rPr>
          <w:rFonts w:ascii="Century Gothic" w:eastAsia="Baskerville" w:hAnsi="Century Gothic" w:cstheme="minorBidi"/>
          <w:color w:val="000000"/>
          <w:sz w:val="24"/>
          <w:szCs w:val="48"/>
        </w:rPr>
        <w:t>ABC Golden Services Centre</w:t>
      </w:r>
      <w:r w:rsidR="006F6372">
        <w:rPr>
          <w:rFonts w:ascii="Century Gothic" w:eastAsia="Baskerville" w:hAnsi="Century Gothic" w:cstheme="minorBidi"/>
          <w:color w:val="000000"/>
          <w:sz w:val="24"/>
          <w:szCs w:val="48"/>
        </w:rPr>
        <w:t xml:space="preserve"> offers good services</w:t>
      </w:r>
      <w:r>
        <w:rPr>
          <w:rFonts w:ascii="Century Gothic" w:eastAsia="Baskerville" w:hAnsi="Century Gothic" w:cstheme="minorBidi"/>
          <w:color w:val="000000"/>
          <w:sz w:val="24"/>
          <w:szCs w:val="48"/>
        </w:rPr>
        <w:t>? Explain.</w:t>
      </w:r>
    </w:p>
    <w:p w14:paraId="3129172D" w14:textId="5CCF190B" w:rsidR="00424133" w:rsidRDefault="00424133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1000919E" w14:textId="77777777" w:rsidR="008E6FA0" w:rsidRDefault="008E6FA0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7208E9B8" w14:textId="5AA68615" w:rsidR="00424133" w:rsidRDefault="00424133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  <w:r>
        <w:rPr>
          <w:rFonts w:ascii="Century Gothic" w:eastAsia="Baskerville" w:hAnsi="Century Gothic" w:cstheme="minorBidi"/>
          <w:color w:val="000000"/>
          <w:sz w:val="24"/>
          <w:szCs w:val="48"/>
        </w:rPr>
        <w:t>Q9. Are these activities offered in your community? Which organization?</w:t>
      </w:r>
    </w:p>
    <w:p w14:paraId="6A9B4754" w14:textId="620C5727" w:rsid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0E7853C1" w14:textId="77777777" w:rsidR="003E371B" w:rsidRPr="003E371B" w:rsidRDefault="003E371B" w:rsidP="003E371B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</w:p>
    <w:p w14:paraId="7E549CF9" w14:textId="77777777" w:rsidR="0097331D" w:rsidRPr="0097331D" w:rsidRDefault="0097331D" w:rsidP="0097331D">
      <w:pPr>
        <w:spacing w:line="360" w:lineRule="auto"/>
        <w:rPr>
          <w:rFonts w:ascii="Century Gothic" w:eastAsia="Baskerville" w:hAnsi="Century Gothic" w:cstheme="minorBidi"/>
          <w:color w:val="000000"/>
          <w:szCs w:val="36"/>
        </w:rPr>
      </w:pPr>
    </w:p>
    <w:p w14:paraId="44EEF94F" w14:textId="77777777" w:rsidR="00A377B8" w:rsidRPr="006F136F" w:rsidRDefault="00A377B8" w:rsidP="006F136F">
      <w:pPr>
        <w:pStyle w:val="CLB3BodyText"/>
        <w:spacing w:before="0" w:after="0"/>
        <w:rPr>
          <w:rFonts w:ascii="Century Gothic" w:hAnsi="Century Gothic"/>
          <w:sz w:val="24"/>
          <w:lang w:val="en-US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98285A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D36CD" w14:textId="77777777" w:rsidR="004F4201" w:rsidRDefault="004F4201" w:rsidP="00C452F8">
      <w:r>
        <w:separator/>
      </w:r>
    </w:p>
  </w:endnote>
  <w:endnote w:type="continuationSeparator" w:id="0">
    <w:p w14:paraId="178AB4DA" w14:textId="77777777" w:rsidR="004F4201" w:rsidRDefault="004F4201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skerville"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151BC" w14:textId="77777777" w:rsidR="0098285A" w:rsidRDefault="0098285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09942" w14:textId="77777777" w:rsidR="0098285A" w:rsidRDefault="0098285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51E98498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8285A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FCD43" w14:textId="77777777" w:rsidR="004F4201" w:rsidRDefault="004F4201" w:rsidP="00C452F8">
      <w:r>
        <w:separator/>
      </w:r>
    </w:p>
  </w:footnote>
  <w:footnote w:type="continuationSeparator" w:id="0">
    <w:p w14:paraId="58E7F5A1" w14:textId="77777777" w:rsidR="004F4201" w:rsidRDefault="004F4201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D5F"/>
    <w:multiLevelType w:val="hybridMultilevel"/>
    <w:tmpl w:val="F15AD36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3689"/>
    <w:multiLevelType w:val="hybridMultilevel"/>
    <w:tmpl w:val="4592730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100B28AE"/>
    <w:multiLevelType w:val="hybridMultilevel"/>
    <w:tmpl w:val="D162199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162B9"/>
    <w:multiLevelType w:val="hybridMultilevel"/>
    <w:tmpl w:val="3C1EDA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70D1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64E7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3B11"/>
    <w:multiLevelType w:val="hybridMultilevel"/>
    <w:tmpl w:val="FB50DBB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6F848F4"/>
    <w:multiLevelType w:val="hybridMultilevel"/>
    <w:tmpl w:val="112ABFD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A0B95"/>
    <w:multiLevelType w:val="hybridMultilevel"/>
    <w:tmpl w:val="125E18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0120D"/>
    <w:multiLevelType w:val="hybridMultilevel"/>
    <w:tmpl w:val="D7B8694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07AB4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8739C"/>
    <w:multiLevelType w:val="hybridMultilevel"/>
    <w:tmpl w:val="4B8A57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6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7" w15:restartNumberingAfterBreak="0">
    <w:nsid w:val="6FA67D16"/>
    <w:multiLevelType w:val="hybridMultilevel"/>
    <w:tmpl w:val="83D4E0A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8"/>
  </w:num>
  <w:num w:numId="5">
    <w:abstractNumId w:val="16"/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4"/>
  </w:num>
  <w:num w:numId="10">
    <w:abstractNumId w:val="8"/>
  </w:num>
  <w:num w:numId="11">
    <w:abstractNumId w:val="10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  <w:num w:numId="16">
    <w:abstractNumId w:val="12"/>
  </w:num>
  <w:num w:numId="17">
    <w:abstractNumId w:val="0"/>
  </w:num>
  <w:num w:numId="18">
    <w:abstractNumId w:val="17"/>
  </w:num>
  <w:num w:numId="19">
    <w:abstractNumId w:val="4"/>
  </w:num>
  <w:num w:numId="20">
    <w:abstractNumId w:val="11"/>
  </w:num>
  <w:num w:numId="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1DBA"/>
    <w:rsid w:val="0003346E"/>
    <w:rsid w:val="00042992"/>
    <w:rsid w:val="00065DC2"/>
    <w:rsid w:val="00073076"/>
    <w:rsid w:val="00075142"/>
    <w:rsid w:val="0008470F"/>
    <w:rsid w:val="000A19ED"/>
    <w:rsid w:val="000B24D1"/>
    <w:rsid w:val="000E4511"/>
    <w:rsid w:val="00102A2B"/>
    <w:rsid w:val="00124694"/>
    <w:rsid w:val="00146E02"/>
    <w:rsid w:val="00150631"/>
    <w:rsid w:val="001730D4"/>
    <w:rsid w:val="0018421B"/>
    <w:rsid w:val="001954F8"/>
    <w:rsid w:val="001B3449"/>
    <w:rsid w:val="00233F84"/>
    <w:rsid w:val="002454F7"/>
    <w:rsid w:val="002518B9"/>
    <w:rsid w:val="00275459"/>
    <w:rsid w:val="00293050"/>
    <w:rsid w:val="002A5224"/>
    <w:rsid w:val="002B3988"/>
    <w:rsid w:val="002C4A5B"/>
    <w:rsid w:val="002E376B"/>
    <w:rsid w:val="0030488A"/>
    <w:rsid w:val="00305275"/>
    <w:rsid w:val="003102B8"/>
    <w:rsid w:val="00325239"/>
    <w:rsid w:val="00335113"/>
    <w:rsid w:val="00342043"/>
    <w:rsid w:val="0039024A"/>
    <w:rsid w:val="003A0C55"/>
    <w:rsid w:val="003B315A"/>
    <w:rsid w:val="003B65DF"/>
    <w:rsid w:val="003D062F"/>
    <w:rsid w:val="003D0869"/>
    <w:rsid w:val="003D0A47"/>
    <w:rsid w:val="003E061C"/>
    <w:rsid w:val="003E371B"/>
    <w:rsid w:val="003E633E"/>
    <w:rsid w:val="003F4357"/>
    <w:rsid w:val="00403807"/>
    <w:rsid w:val="004232A3"/>
    <w:rsid w:val="00424133"/>
    <w:rsid w:val="004377FA"/>
    <w:rsid w:val="004613A4"/>
    <w:rsid w:val="004633AE"/>
    <w:rsid w:val="00477791"/>
    <w:rsid w:val="0048236F"/>
    <w:rsid w:val="00496E4A"/>
    <w:rsid w:val="004A7A8E"/>
    <w:rsid w:val="004B6B68"/>
    <w:rsid w:val="004C1F62"/>
    <w:rsid w:val="004D4C9B"/>
    <w:rsid w:val="004F4201"/>
    <w:rsid w:val="005154C8"/>
    <w:rsid w:val="00540829"/>
    <w:rsid w:val="0055122C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F11C6"/>
    <w:rsid w:val="006F136F"/>
    <w:rsid w:val="006F6372"/>
    <w:rsid w:val="00703699"/>
    <w:rsid w:val="00706053"/>
    <w:rsid w:val="00725994"/>
    <w:rsid w:val="007338D2"/>
    <w:rsid w:val="00745137"/>
    <w:rsid w:val="00757E0B"/>
    <w:rsid w:val="007665D9"/>
    <w:rsid w:val="00770338"/>
    <w:rsid w:val="00774BA9"/>
    <w:rsid w:val="007947E5"/>
    <w:rsid w:val="007A4476"/>
    <w:rsid w:val="007C3A90"/>
    <w:rsid w:val="007C7491"/>
    <w:rsid w:val="007D5CD1"/>
    <w:rsid w:val="007F7CD5"/>
    <w:rsid w:val="00806B4B"/>
    <w:rsid w:val="008310C8"/>
    <w:rsid w:val="00836FE7"/>
    <w:rsid w:val="00846AFA"/>
    <w:rsid w:val="00857999"/>
    <w:rsid w:val="0086608F"/>
    <w:rsid w:val="00867EDE"/>
    <w:rsid w:val="008A3060"/>
    <w:rsid w:val="008C4AC2"/>
    <w:rsid w:val="008C5535"/>
    <w:rsid w:val="008E1F28"/>
    <w:rsid w:val="008E5EEE"/>
    <w:rsid w:val="008E6331"/>
    <w:rsid w:val="008E6FA0"/>
    <w:rsid w:val="008F1FC8"/>
    <w:rsid w:val="008F2B34"/>
    <w:rsid w:val="00902FD1"/>
    <w:rsid w:val="00913D27"/>
    <w:rsid w:val="00932BFF"/>
    <w:rsid w:val="0097331D"/>
    <w:rsid w:val="00975E3D"/>
    <w:rsid w:val="00977F9B"/>
    <w:rsid w:val="0098285A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E6259"/>
    <w:rsid w:val="00AF1E72"/>
    <w:rsid w:val="00AF4B9C"/>
    <w:rsid w:val="00B01407"/>
    <w:rsid w:val="00B1235D"/>
    <w:rsid w:val="00B2234C"/>
    <w:rsid w:val="00B27A24"/>
    <w:rsid w:val="00B35C1F"/>
    <w:rsid w:val="00B36DAC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2AA6"/>
    <w:rsid w:val="00C73AA5"/>
    <w:rsid w:val="00C92635"/>
    <w:rsid w:val="00C9424F"/>
    <w:rsid w:val="00CA757A"/>
    <w:rsid w:val="00CB5FE7"/>
    <w:rsid w:val="00CB6269"/>
    <w:rsid w:val="00CE65B3"/>
    <w:rsid w:val="00CE7BD9"/>
    <w:rsid w:val="00CF4107"/>
    <w:rsid w:val="00CF77C4"/>
    <w:rsid w:val="00D00C1A"/>
    <w:rsid w:val="00D01616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B6E9B"/>
    <w:rsid w:val="00EF343E"/>
    <w:rsid w:val="00EF6EC1"/>
    <w:rsid w:val="00F0002A"/>
    <w:rsid w:val="00F14749"/>
    <w:rsid w:val="00F24356"/>
    <w:rsid w:val="00F360F4"/>
    <w:rsid w:val="00F37F26"/>
    <w:rsid w:val="00F47294"/>
    <w:rsid w:val="00F57351"/>
    <w:rsid w:val="00F745DD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uiPriority w:val="39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paragraph" w:customStyle="1" w:styleId="Body">
    <w:name w:val="Body"/>
    <w:rsid w:val="004C1F6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4C1F62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/>
      <w:sz w:val="24"/>
      <w:bdr w:val="nil"/>
    </w:rPr>
  </w:style>
  <w:style w:type="character" w:styleId="PageNumber">
    <w:name w:val="page number"/>
    <w:basedOn w:val="DefaultParagraphFont"/>
    <w:uiPriority w:val="99"/>
    <w:semiHidden/>
    <w:unhideWhenUsed/>
    <w:rsid w:val="00982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73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35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3369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351890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0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39458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475">
                              <w:marLeft w:val="134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41464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38115">
                  <w:marLeft w:val="0"/>
                  <w:marRight w:val="0"/>
                  <w:marTop w:val="0"/>
                  <w:marBottom w:val="330"/>
                  <w:divBdr>
                    <w:top w:val="single" w:sz="2" w:space="0" w:color="FFA500"/>
                    <w:left w:val="single" w:sz="24" w:space="19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8664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85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19</cp:revision>
  <dcterms:created xsi:type="dcterms:W3CDTF">2020-01-01T19:13:00Z</dcterms:created>
  <dcterms:modified xsi:type="dcterms:W3CDTF">2020-02-14T06:29:00Z</dcterms:modified>
</cp:coreProperties>
</file>